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C5A13" w14:textId="610838B5" w:rsidR="007E331F" w:rsidRPr="00203AFA" w:rsidRDefault="007E331F" w:rsidP="00203AFA">
      <w:pPr>
        <w:pStyle w:val="Nagwek4"/>
        <w:spacing w:before="0" w:after="480"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203AFA" w14:paraId="7B0071D3" w14:textId="77777777" w:rsidTr="005844F6">
        <w:tc>
          <w:tcPr>
            <w:tcW w:w="9104" w:type="dxa"/>
            <w:shd w:val="clear" w:color="auto" w:fill="F2F2F2"/>
          </w:tcPr>
          <w:p w14:paraId="0718729B" w14:textId="77777777" w:rsidR="00F31EAC" w:rsidRPr="00203AFA" w:rsidRDefault="00F31EAC" w:rsidP="00203AFA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203AFA">
              <w:rPr>
                <w:rFonts w:asciiTheme="minorHAnsi" w:hAnsiTheme="minorHAnsi" w:cstheme="minorHAnsi"/>
                <w:bCs/>
                <w:sz w:val="20"/>
              </w:rPr>
              <w:t>OFERT</w:t>
            </w:r>
            <w:r w:rsidR="00140C27" w:rsidRPr="00203AFA">
              <w:rPr>
                <w:rFonts w:asciiTheme="minorHAnsi" w:hAnsiTheme="minorHAnsi" w:cstheme="minorHAnsi"/>
                <w:bCs/>
                <w:sz w:val="20"/>
              </w:rPr>
              <w:t>A</w:t>
            </w:r>
          </w:p>
          <w:p w14:paraId="4FF166C5" w14:textId="77777777" w:rsidR="008A3551" w:rsidRPr="00203AFA" w:rsidRDefault="008A3551" w:rsidP="00203AFA">
            <w:pPr>
              <w:spacing w:after="24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B1B98D2" w14:textId="77777777" w:rsidR="00140C27" w:rsidRPr="00203AFA" w:rsidRDefault="00CF3015" w:rsidP="00203AFA">
      <w:pPr>
        <w:spacing w:before="480" w:line="276" w:lineRule="auto"/>
        <w:ind w:left="3969"/>
        <w:rPr>
          <w:rFonts w:asciiTheme="minorHAnsi" w:hAnsiTheme="minorHAnsi" w:cstheme="minorHAnsi"/>
          <w:b/>
          <w:bCs/>
          <w:sz w:val="20"/>
          <w:szCs w:val="20"/>
        </w:rPr>
      </w:pPr>
      <w:r w:rsidRPr="00203AFA">
        <w:rPr>
          <w:rFonts w:asciiTheme="minorHAnsi" w:hAnsiTheme="minorHAnsi" w:cstheme="minorHAnsi"/>
          <w:b/>
          <w:bCs/>
          <w:sz w:val="20"/>
          <w:szCs w:val="20"/>
        </w:rPr>
        <w:t>Samodzielny Publiczny Zakład Opieki Zdrowotnej</w:t>
      </w:r>
    </w:p>
    <w:p w14:paraId="4CC2A327" w14:textId="77777777" w:rsidR="00140C27" w:rsidRPr="00203AFA" w:rsidRDefault="00CF3015" w:rsidP="00203AFA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Kilińskiego</w:t>
      </w:r>
      <w:r w:rsidR="00140C27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Pr="00203AFA">
        <w:rPr>
          <w:rFonts w:asciiTheme="minorHAnsi" w:hAnsiTheme="minorHAnsi" w:cstheme="minorHAnsi"/>
          <w:sz w:val="20"/>
          <w:szCs w:val="20"/>
        </w:rPr>
        <w:t>29</w:t>
      </w:r>
    </w:p>
    <w:p w14:paraId="61F9FA77" w14:textId="77777777" w:rsidR="00140C27" w:rsidRPr="00203AFA" w:rsidRDefault="00CF3015" w:rsidP="00203AFA">
      <w:pPr>
        <w:spacing w:line="276" w:lineRule="auto"/>
        <w:ind w:left="3969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08-110</w:t>
      </w:r>
      <w:r w:rsidR="00140C27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Pr="00203AFA">
        <w:rPr>
          <w:rFonts w:asciiTheme="minorHAnsi" w:hAnsiTheme="minorHAnsi" w:cstheme="minorHAnsi"/>
          <w:sz w:val="20"/>
          <w:szCs w:val="20"/>
        </w:rPr>
        <w:t>Siedlce</w:t>
      </w:r>
    </w:p>
    <w:p w14:paraId="4E0A8544" w14:textId="77777777" w:rsidR="00140C27" w:rsidRPr="00203AFA" w:rsidRDefault="00140C27" w:rsidP="00203AFA">
      <w:pPr>
        <w:spacing w:line="276" w:lineRule="auto"/>
        <w:ind w:left="396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……………………………………</w:t>
      </w:r>
    </w:p>
    <w:p w14:paraId="04A759F9" w14:textId="77777777" w:rsidR="00140C27" w:rsidRPr="00203AFA" w:rsidRDefault="00140C27" w:rsidP="00203AFA">
      <w:pPr>
        <w:spacing w:line="276" w:lineRule="auto"/>
        <w:ind w:left="3969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[nazwa zamawiającego, adres]</w:t>
      </w:r>
    </w:p>
    <w:p w14:paraId="233357E3" w14:textId="77777777" w:rsidR="00F31EAC" w:rsidRPr="00203AFA" w:rsidRDefault="002E612D" w:rsidP="00203AFA">
      <w:pPr>
        <w:spacing w:before="36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203AFA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203AFA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203AFA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3"/>
        <w:gridCol w:w="6721"/>
      </w:tblGrid>
      <w:tr w:rsidR="00140C27" w:rsidRPr="00203AFA" w14:paraId="269C4BA8" w14:textId="77777777">
        <w:tc>
          <w:tcPr>
            <w:tcW w:w="2268" w:type="dxa"/>
          </w:tcPr>
          <w:p w14:paraId="03BF5C50" w14:textId="77777777" w:rsidR="00140C27" w:rsidRPr="00203AFA" w:rsidRDefault="00140C27" w:rsidP="00203AFA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5F45090E" w14:textId="1BFC27F4" w:rsidR="00CF3015" w:rsidRPr="00203AFA" w:rsidRDefault="00CF3015" w:rsidP="00203AFA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sprzętu medycznego i innego wyposażenia do Zakładu Opiekuńczo Leczniczego i Hospicjum SPZOZ w Siedlcach. </w:t>
            </w:r>
            <w:r w:rsidR="00B8225F">
              <w:rPr>
                <w:rFonts w:asciiTheme="minorHAnsi" w:hAnsiTheme="minorHAnsi" w:cstheme="minorHAnsi"/>
                <w:bCs/>
                <w:sz w:val="20"/>
                <w:szCs w:val="20"/>
              </w:rPr>
              <w:t>Procedura nr 2.</w:t>
            </w:r>
          </w:p>
          <w:p w14:paraId="76794D6D" w14:textId="77777777" w:rsidR="00140C27" w:rsidRPr="00203AFA" w:rsidRDefault="00CF3015" w:rsidP="00203AFA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Zamówienie współfinansowane jest ze środków projektu: "Transgraniczna opieka zdrowotna i paliatywna Program </w:t>
            </w:r>
            <w:proofErr w:type="spellStart"/>
            <w:r w:rsidRPr="00203AFA">
              <w:rPr>
                <w:rFonts w:asciiTheme="minorHAnsi" w:hAnsiTheme="minorHAnsi" w:cstheme="minorHAnsi"/>
                <w:bCs/>
                <w:sz w:val="20"/>
                <w:szCs w:val="20"/>
              </w:rPr>
              <w:t>Interreg</w:t>
            </w:r>
            <w:proofErr w:type="spellEnd"/>
            <w:r w:rsidRPr="00203AF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NEXT Polska - Ukraina 2021-</w:t>
            </w:r>
            <w:proofErr w:type="gramStart"/>
            <w:r w:rsidRPr="00203AFA">
              <w:rPr>
                <w:rFonts w:asciiTheme="minorHAnsi" w:hAnsiTheme="minorHAnsi" w:cstheme="minorHAnsi"/>
                <w:bCs/>
                <w:sz w:val="20"/>
                <w:szCs w:val="20"/>
              </w:rPr>
              <w:t>2027.</w:t>
            </w:r>
            <w:r w:rsidR="00140C27" w:rsidRPr="00203AFA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proofErr w:type="gramEnd"/>
          </w:p>
        </w:tc>
      </w:tr>
      <w:tr w:rsidR="00CF3015" w:rsidRPr="00203AFA" w14:paraId="27832EFB" w14:textId="77777777" w:rsidTr="002E5678">
        <w:tc>
          <w:tcPr>
            <w:tcW w:w="2268" w:type="dxa"/>
          </w:tcPr>
          <w:p w14:paraId="550F25A6" w14:textId="77777777" w:rsidR="00CF3015" w:rsidRPr="00203AFA" w:rsidRDefault="00CF3015" w:rsidP="00203AFA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4124454B" w14:textId="16CF4498" w:rsidR="00CF3015" w:rsidRPr="00203AFA" w:rsidRDefault="00B8225F" w:rsidP="00203AFA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8225F">
              <w:rPr>
                <w:rFonts w:asciiTheme="minorHAnsi" w:hAnsiTheme="minorHAnsi" w:cstheme="minorHAnsi"/>
                <w:bCs/>
                <w:sz w:val="20"/>
                <w:szCs w:val="20"/>
              </w:rPr>
              <w:t>ZOLHOSP2/572/2026</w:t>
            </w:r>
          </w:p>
        </w:tc>
      </w:tr>
    </w:tbl>
    <w:p w14:paraId="6EAE19C3" w14:textId="77777777" w:rsidR="00AA39D6" w:rsidRPr="00203AFA" w:rsidRDefault="00AA39D6" w:rsidP="00203AFA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my niżej podpisani:</w:t>
      </w:r>
    </w:p>
    <w:p w14:paraId="281F5217" w14:textId="77777777" w:rsidR="00EB7584" w:rsidRPr="00203AFA" w:rsidRDefault="00EB7584" w:rsidP="00203AFA">
      <w:pPr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…………………………………………………………………………………………………………….………………………</w:t>
      </w:r>
    </w:p>
    <w:p w14:paraId="549D06C2" w14:textId="77777777" w:rsidR="00EB7584" w:rsidRPr="00203AFA" w:rsidRDefault="00EB7584" w:rsidP="00203AF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[imię, nazwisko, podstawa do reprezentacji]</w:t>
      </w:r>
    </w:p>
    <w:p w14:paraId="2719287B" w14:textId="77777777" w:rsidR="00AA39D6" w:rsidRPr="00203AFA" w:rsidRDefault="003B769C" w:rsidP="00203AFA">
      <w:pPr>
        <w:spacing w:before="12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d</w:t>
      </w:r>
      <w:r w:rsidR="00AA39D6" w:rsidRPr="00203AFA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0B32AEA9" w14:textId="77777777" w:rsidR="00AE2ACB" w:rsidRPr="00203AFA" w:rsidRDefault="00AE2ACB" w:rsidP="00203AFA">
      <w:pPr>
        <w:spacing w:after="6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326330CF" w14:textId="77777777" w:rsidR="00ED4154" w:rsidRPr="00203AFA" w:rsidRDefault="00ED4154" w:rsidP="00203AFA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203AF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(w przypadku składania oferty przez podmioty występujące wspólnie, należy podać nazwy (</w:t>
      </w:r>
      <w:proofErr w:type="gramStart"/>
      <w:r w:rsidRPr="00203AF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firmy) </w:t>
      </w:r>
      <w:r w:rsidR="00216425" w:rsidRPr="00203AF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</w:t>
      </w:r>
      <w:proofErr w:type="gramEnd"/>
      <w:r w:rsidR="00216425" w:rsidRPr="00203AF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     </w:t>
      </w:r>
      <w:r w:rsidRPr="00203AF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6427"/>
      </w:tblGrid>
      <w:tr w:rsidR="00AE2ACB" w:rsidRPr="00203AFA" w14:paraId="667A334F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22543D82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14C86292" w14:textId="77777777" w:rsidR="00AE2ACB" w:rsidRPr="00203AFA" w:rsidRDefault="00AE2ACB" w:rsidP="00203AF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24C7513B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790F4758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5A30FF84" w14:textId="77777777" w:rsidR="00AE2ACB" w:rsidRPr="00203AFA" w:rsidRDefault="00AE2ACB" w:rsidP="00203AF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203AFA" w14:paraId="169D2D3A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0D841BF4" w14:textId="77777777" w:rsidR="008A3551" w:rsidRPr="00203AFA" w:rsidRDefault="008A3551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2031191D" w14:textId="77777777" w:rsidR="008A3551" w:rsidRPr="00203AFA" w:rsidRDefault="008A3551" w:rsidP="00203AF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7C1949B5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26DCCCAF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203AFA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7FA51B67" w14:textId="77777777" w:rsidR="00AE2ACB" w:rsidRPr="00203AFA" w:rsidRDefault="00AE2ACB" w:rsidP="00203AF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630C548D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712D985E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203AFA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7D3B3279" w14:textId="77777777" w:rsidR="00AE2ACB" w:rsidRPr="00203AFA" w:rsidRDefault="00AE2ACB" w:rsidP="00203AFA">
            <w:pPr>
              <w:pStyle w:val="Akapitzlist"/>
              <w:autoSpaceDE w:val="0"/>
              <w:autoSpaceDN w:val="0"/>
              <w:adjustRightInd w:val="0"/>
              <w:spacing w:before="60" w:after="60" w:line="276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15639EB6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6B148428" w14:textId="77777777" w:rsidR="00AE2ACB" w:rsidRPr="00203AFA" w:rsidRDefault="00D5631A" w:rsidP="00203A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203AFA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203AFA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0D1ED1B2" w14:textId="77777777" w:rsidR="00C0785C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before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] Mikroprzedsiębiorstwo</w:t>
            </w:r>
          </w:p>
          <w:p w14:paraId="725F4126" w14:textId="77777777" w:rsidR="00C0785C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] Małe przedsiębiorstwo</w:t>
            </w:r>
          </w:p>
          <w:p w14:paraId="4B534471" w14:textId="77777777" w:rsidR="00C0785C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] Średnie przedsiębiorstwo</w:t>
            </w:r>
          </w:p>
          <w:p w14:paraId="547583C8" w14:textId="77777777" w:rsidR="00C0785C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] Jednoosobowa działalność gospodarcza</w:t>
            </w:r>
          </w:p>
          <w:p w14:paraId="3B4D7C9A" w14:textId="77777777" w:rsidR="00C0785C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] Osoba fizyczna nieprowadząca działalności gospodarczej</w:t>
            </w:r>
          </w:p>
          <w:p w14:paraId="26B1FDD5" w14:textId="77777777" w:rsidR="00497AEE" w:rsidRPr="00203AFA" w:rsidRDefault="00C0785C" w:rsidP="00203AFA">
            <w:pPr>
              <w:pStyle w:val="Akapitzlist"/>
              <w:autoSpaceDE w:val="0"/>
              <w:autoSpaceDN w:val="0"/>
              <w:adjustRightInd w:val="0"/>
              <w:spacing w:after="120" w:line="276" w:lineRule="auto"/>
              <w:ind w:left="4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gramStart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[  </w:t>
            </w:r>
            <w:proofErr w:type="gramEnd"/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] Inny rodzaj</w:t>
            </w:r>
          </w:p>
        </w:tc>
      </w:tr>
    </w:tbl>
    <w:p w14:paraId="29CC66CA" w14:textId="77777777" w:rsidR="00C11FEF" w:rsidRPr="00203AFA" w:rsidRDefault="00C11FEF" w:rsidP="00203AFA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21900F7A" w14:textId="77777777" w:rsidR="004D5A42" w:rsidRPr="00203AFA" w:rsidRDefault="004D5A42" w:rsidP="00203AFA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203AFA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203AFA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203AFA">
        <w:rPr>
          <w:rFonts w:asciiTheme="minorHAnsi" w:hAnsiTheme="minorHAnsi" w:cstheme="minorHAnsi"/>
          <w:sz w:val="20"/>
          <w:szCs w:val="20"/>
        </w:rPr>
        <w:t>,</w:t>
      </w:r>
      <w:r w:rsidR="007F3E87" w:rsidRPr="00203AFA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203AFA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203AFA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203AFA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203AFA">
        <w:rPr>
          <w:rFonts w:asciiTheme="minorHAnsi" w:hAnsiTheme="minorHAnsi" w:cstheme="minorHAnsi"/>
          <w:sz w:val="20"/>
          <w:szCs w:val="20"/>
        </w:rPr>
        <w:t>).</w:t>
      </w:r>
    </w:p>
    <w:p w14:paraId="2EAE88B9" w14:textId="77777777" w:rsidR="00B964C4" w:rsidRPr="00203AFA" w:rsidRDefault="00B964C4" w:rsidP="00203AFA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203AF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203AFA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203AFA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48F82834" w14:textId="27F2AFE3" w:rsidR="0076074F" w:rsidRPr="00B8225F" w:rsidRDefault="00A8509D" w:rsidP="00B8225F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203AFA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</w:p>
    <w:p w14:paraId="75F54536" w14:textId="77777777" w:rsidR="006D09E0" w:rsidRPr="00203AFA" w:rsidRDefault="006D09E0" w:rsidP="00203AF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203AFA" w14:paraId="115E0F42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5D6D2BD1" w14:textId="77777777" w:rsidR="007F3E87" w:rsidRPr="00203AFA" w:rsidRDefault="001129C0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4036CCDD" w14:textId="77777777" w:rsidR="007F3E87" w:rsidRPr="00203AFA" w:rsidRDefault="007F3E87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CF3015" w:rsidRPr="00203AFA" w14:paraId="44EF6201" w14:textId="77777777" w:rsidTr="002E5678">
        <w:tc>
          <w:tcPr>
            <w:tcW w:w="1276" w:type="dxa"/>
            <w:vAlign w:val="center"/>
          </w:tcPr>
          <w:p w14:paraId="4321F114" w14:textId="09166994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082A61D6" w14:textId="77777777" w:rsidR="00CF3015" w:rsidRPr="00203AFA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Dostawa sprzętu medycznego i innego wyposażenia do Zakładu Opiekuńczo Leczniczego i Hospicjum SPZOZ w Siedlcach. </w:t>
            </w:r>
          </w:p>
          <w:p w14:paraId="5CF812DA" w14:textId="34AB25DD" w:rsidR="00CF3015" w:rsidRPr="00203AFA" w:rsidRDefault="008B5A6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A65">
              <w:rPr>
                <w:rFonts w:asciiTheme="minorHAnsi" w:hAnsiTheme="minorHAnsi" w:cstheme="minorHAnsi"/>
                <w:sz w:val="20"/>
                <w:szCs w:val="20"/>
              </w:rPr>
              <w:t xml:space="preserve">DOSTAWA MACERATORÓW – 2 </w:t>
            </w:r>
            <w:proofErr w:type="gramStart"/>
            <w:r w:rsidRPr="008B5A65">
              <w:rPr>
                <w:rFonts w:asciiTheme="minorHAnsi" w:hAnsiTheme="minorHAnsi" w:cstheme="minorHAnsi"/>
                <w:sz w:val="20"/>
                <w:szCs w:val="20"/>
              </w:rPr>
              <w:t>SZT.</w:t>
            </w:r>
            <w:r w:rsidR="00CF3015" w:rsidRPr="00203AF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proofErr w:type="gramEnd"/>
          </w:p>
          <w:p w14:paraId="5B17445F" w14:textId="77777777" w:rsidR="008B5A65" w:rsidRPr="00203AFA" w:rsidRDefault="008B5A65" w:rsidP="008B5A6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26A6CF13" w14:textId="77777777" w:rsidR="008B5A65" w:rsidRPr="00203AFA" w:rsidRDefault="008B5A65" w:rsidP="008B5A6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862C838" w14:textId="77777777" w:rsidR="008B5A65" w:rsidRPr="00203AFA" w:rsidRDefault="008B5A65" w:rsidP="008B5A6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30A7EEA7" w14:textId="77777777" w:rsidR="008B5A65" w:rsidRPr="00203AFA" w:rsidRDefault="008B5A65" w:rsidP="008B5A65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13552815" w14:textId="357B3C22" w:rsidR="00CF3015" w:rsidRPr="00203AFA" w:rsidRDefault="008B5A65" w:rsidP="008B5A65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7350C0BC" w14:textId="77777777" w:rsidTr="002E5678">
        <w:tc>
          <w:tcPr>
            <w:tcW w:w="1276" w:type="dxa"/>
            <w:vAlign w:val="center"/>
          </w:tcPr>
          <w:p w14:paraId="1ACD08CD" w14:textId="2B8CCFF2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46D76050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79B99BE4" w14:textId="30DC6572" w:rsidR="00AD3AE9" w:rsidRPr="00AD3AE9" w:rsidRDefault="00AD3AE9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</w:t>
            </w:r>
            <w:r w:rsidRPr="00AD3AE9">
              <w:rPr>
                <w:rFonts w:asciiTheme="minorHAnsi" w:hAnsiTheme="minorHAnsi" w:cstheme="minorHAnsi"/>
                <w:bCs/>
                <w:sz w:val="20"/>
                <w:szCs w:val="20"/>
              </w:rPr>
              <w:t>CHŁODZIAR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EK</w:t>
            </w:r>
            <w:r w:rsidRPr="00AD3AE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MEDYCZN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YCH</w:t>
            </w:r>
            <w:r w:rsidRPr="00AD3AE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LEKÓW – 2 </w:t>
            </w:r>
            <w:proofErr w:type="spellStart"/>
            <w:r w:rsidRPr="00AD3AE9">
              <w:rPr>
                <w:rFonts w:asciiTheme="minorHAnsi" w:hAnsiTheme="minorHAnsi" w:cstheme="minorHAnsi"/>
                <w:bCs/>
                <w:sz w:val="20"/>
                <w:szCs w:val="20"/>
              </w:rPr>
              <w:t>szt</w:t>
            </w:r>
            <w:proofErr w:type="spellEnd"/>
          </w:p>
          <w:p w14:paraId="114A8C57" w14:textId="77777777" w:rsidR="00AD3AE9" w:rsidRPr="00203AFA" w:rsidRDefault="00AD3AE9" w:rsidP="00AD3AE9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73F692B6" w14:textId="77777777" w:rsidR="00AD3AE9" w:rsidRPr="00203AFA" w:rsidRDefault="00AD3AE9" w:rsidP="00AD3AE9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567374B" w14:textId="77777777" w:rsidR="00AD3AE9" w:rsidRPr="00203AFA" w:rsidRDefault="00AD3AE9" w:rsidP="00AD3AE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3C116BA" w14:textId="77777777" w:rsidR="00AD3AE9" w:rsidRPr="00203AFA" w:rsidRDefault="00AD3AE9" w:rsidP="00AD3AE9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735086D0" w14:textId="643DA35E" w:rsidR="00CF3015" w:rsidRPr="00203AFA" w:rsidRDefault="00AD3AE9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68BCCF91" w14:textId="77777777" w:rsidTr="002E5678">
        <w:tc>
          <w:tcPr>
            <w:tcW w:w="1276" w:type="dxa"/>
            <w:vAlign w:val="center"/>
          </w:tcPr>
          <w:p w14:paraId="7BFEF124" w14:textId="58FC63F9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512" w:type="dxa"/>
          </w:tcPr>
          <w:p w14:paraId="7E75F43A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2D9D538F" w14:textId="0F2A2597" w:rsidR="00CE107E" w:rsidRPr="00CE107E" w:rsidRDefault="00CE107E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bCs/>
                <w:sz w:val="20"/>
                <w:szCs w:val="20"/>
              </w:rPr>
              <w:t>DOSTAWA SZAF NA LEKI (WEWNĘTRZNE DRZWI OBROTOWE) Z SEJFEM – 2 SZT.</w:t>
            </w:r>
          </w:p>
          <w:p w14:paraId="08B913D2" w14:textId="77777777" w:rsidR="00CE107E" w:rsidRPr="00203AFA" w:rsidRDefault="00CE107E" w:rsidP="00CE10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3F3A0A60" w14:textId="77777777" w:rsidR="00CE107E" w:rsidRPr="00203AFA" w:rsidRDefault="00CE107E" w:rsidP="00CE10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0ACC95C" w14:textId="77777777" w:rsidR="00CE107E" w:rsidRPr="00203AFA" w:rsidRDefault="00CE107E" w:rsidP="00CE10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FB5A902" w14:textId="77777777" w:rsidR="00CE107E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67BA14CC" w14:textId="2721A2B8" w:rsidR="00CF3015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42C842EF" w14:textId="77777777" w:rsidTr="002E5678">
        <w:tc>
          <w:tcPr>
            <w:tcW w:w="1276" w:type="dxa"/>
            <w:vAlign w:val="center"/>
          </w:tcPr>
          <w:p w14:paraId="2E73D860" w14:textId="7ECB5268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512" w:type="dxa"/>
          </w:tcPr>
          <w:p w14:paraId="2D40A787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64A28C18" w14:textId="1DFBD7E1" w:rsidR="00CE107E" w:rsidRPr="00CE107E" w:rsidRDefault="00CE107E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bCs/>
                <w:sz w:val="20"/>
                <w:szCs w:val="20"/>
              </w:rPr>
              <w:t>DOSTAWA WÓZKA KĄPIELOWEGO DLA PACJENTÓW– 1 SZT.</w:t>
            </w:r>
          </w:p>
          <w:p w14:paraId="4F34475C" w14:textId="77777777" w:rsidR="00CE107E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C0DA6E3" w14:textId="23A27229" w:rsidR="00CF3015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6D77A4BE" w14:textId="77777777" w:rsidTr="002E5678">
        <w:tc>
          <w:tcPr>
            <w:tcW w:w="1276" w:type="dxa"/>
            <w:vAlign w:val="center"/>
          </w:tcPr>
          <w:p w14:paraId="17BC96F4" w14:textId="0A6CF1E3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7512" w:type="dxa"/>
          </w:tcPr>
          <w:p w14:paraId="1325C69B" w14:textId="2B40D737" w:rsidR="00CE107E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7C2248A3" w14:textId="17555E63" w:rsidR="00CE107E" w:rsidRPr="00CE107E" w:rsidRDefault="00CE107E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DOSTAWA SSAKÓW </w:t>
            </w:r>
            <w:proofErr w:type="gramStart"/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ELEKTRYCZNYCH  –</w:t>
            </w:r>
            <w:proofErr w:type="gramEnd"/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 15 SZT.</w:t>
            </w:r>
          </w:p>
          <w:p w14:paraId="26DEF804" w14:textId="77777777" w:rsidR="00CE107E" w:rsidRPr="00203AFA" w:rsidRDefault="00CE107E" w:rsidP="00CE10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52DD7C75" w14:textId="77777777" w:rsidR="00CE107E" w:rsidRPr="00203AFA" w:rsidRDefault="00CE107E" w:rsidP="00CE10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5FC6787" w14:textId="77777777" w:rsidR="00CE107E" w:rsidRPr="00203AFA" w:rsidRDefault="00CE107E" w:rsidP="00CE107E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F1C636A" w14:textId="77777777" w:rsidR="00CE107E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4B85F793" w14:textId="4F1E83EB" w:rsidR="00CF3015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4D93CA55" w14:textId="77777777" w:rsidTr="002E5678">
        <w:tc>
          <w:tcPr>
            <w:tcW w:w="1276" w:type="dxa"/>
            <w:vAlign w:val="center"/>
          </w:tcPr>
          <w:p w14:paraId="21B563A8" w14:textId="086FFEEB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6</w:t>
            </w:r>
          </w:p>
        </w:tc>
        <w:tc>
          <w:tcPr>
            <w:tcW w:w="7512" w:type="dxa"/>
          </w:tcPr>
          <w:p w14:paraId="46BCE24C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28A2AA36" w14:textId="653FD99A" w:rsidR="00CE107E" w:rsidRPr="00D307BF" w:rsidRDefault="00CE107E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07BF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SZYNY ELEKTRYCZNEJ DO ĆWICZEŃ KOŃCZYN DOLNYCH  </w:t>
            </w:r>
          </w:p>
          <w:p w14:paraId="56506961" w14:textId="77777777" w:rsidR="00CE107E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E5492E2" w14:textId="3435AC00" w:rsidR="00CE107E" w:rsidRPr="00203AFA" w:rsidRDefault="00CE107E" w:rsidP="00CE10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99287A" w:rsidRPr="00203AFA" w14:paraId="28089E59" w14:textId="77777777" w:rsidTr="001D183B">
        <w:trPr>
          <w:trHeight w:val="3518"/>
        </w:trPr>
        <w:tc>
          <w:tcPr>
            <w:tcW w:w="1276" w:type="dxa"/>
            <w:vAlign w:val="center"/>
          </w:tcPr>
          <w:p w14:paraId="5569CE2F" w14:textId="64B1B6FD" w:rsidR="0099287A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  <w:p w14:paraId="39C5FDBD" w14:textId="583BFCCA" w:rsidR="0099287A" w:rsidRPr="00203AFA" w:rsidRDefault="0099287A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512" w:type="dxa"/>
          </w:tcPr>
          <w:p w14:paraId="7BA413D9" w14:textId="77777777" w:rsidR="0099287A" w:rsidRDefault="0099287A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13F1470D" w14:textId="40D9AABC" w:rsidR="0099287A" w:rsidRPr="00D307BF" w:rsidRDefault="0099287A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12.1 </w:t>
            </w:r>
            <w:r w:rsidRPr="00D307BF">
              <w:rPr>
                <w:rFonts w:asciiTheme="minorHAnsi" w:hAnsiTheme="minorHAnsi" w:cstheme="minorHAnsi"/>
                <w:bCs/>
                <w:sz w:val="20"/>
                <w:szCs w:val="20"/>
              </w:rPr>
              <w:t>DOSTAWA SZKLANEJ SZAFEKI NA LEKI – 1 SZT.</w:t>
            </w:r>
          </w:p>
          <w:p w14:paraId="741DDA14" w14:textId="77777777" w:rsidR="0099287A" w:rsidRPr="00203AFA" w:rsidRDefault="0099287A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0105C19D" w14:textId="77777777" w:rsidR="0099287A" w:rsidRPr="00203AFA" w:rsidRDefault="0099287A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54E1660C" w14:textId="76C06158" w:rsidR="0099287A" w:rsidRPr="00801C11" w:rsidRDefault="0099287A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12.2 </w:t>
            </w:r>
            <w:r w:rsidRPr="00801C11">
              <w:rPr>
                <w:rFonts w:asciiTheme="minorHAnsi" w:hAnsiTheme="minorHAnsi" w:cstheme="minorHAnsi"/>
                <w:bCs/>
                <w:sz w:val="20"/>
                <w:szCs w:val="20"/>
              </w:rPr>
              <w:t>DOSTAWA SZKLANEJ SZAFEKI NA LEKI – 2 SZT.</w:t>
            </w:r>
          </w:p>
          <w:p w14:paraId="6614B52C" w14:textId="77777777" w:rsidR="0099287A" w:rsidRPr="00203AFA" w:rsidRDefault="0099287A" w:rsidP="00801C11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Cena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jednostkowa brutto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..................................... zł </w:t>
            </w:r>
          </w:p>
          <w:p w14:paraId="437743FB" w14:textId="77777777" w:rsidR="0099287A" w:rsidRPr="00203AFA" w:rsidRDefault="0099287A" w:rsidP="00801C11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177DCB5" w14:textId="77777777" w:rsidR="0099287A" w:rsidRPr="00203AFA" w:rsidRDefault="0099287A" w:rsidP="00801C11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E5AF480" w14:textId="77777777" w:rsidR="0099287A" w:rsidRPr="00203AFA" w:rsidRDefault="0099287A" w:rsidP="00801C11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2F37D31E" w14:textId="77777777" w:rsidR="0099287A" w:rsidRDefault="0099287A" w:rsidP="00801C11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08B87EDE" w14:textId="70199DFC" w:rsidR="0099287A" w:rsidRPr="0099287A" w:rsidRDefault="0099287A" w:rsidP="00801C11">
            <w:pPr>
              <w:spacing w:after="6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28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Łącznie pozycje </w:t>
            </w:r>
            <w:r w:rsidR="008964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Pr="0099287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12.1+12.2</w:t>
            </w:r>
            <w:r w:rsidR="008964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14:paraId="6BCBED96" w14:textId="77777777" w:rsidR="0099287A" w:rsidRPr="00203AFA" w:rsidRDefault="0099287A" w:rsidP="0099287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Wartość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 xml:space="preserve"> brutto ………........................ zł </w:t>
            </w:r>
          </w:p>
          <w:p w14:paraId="38441C90" w14:textId="40264CD9" w:rsidR="0099287A" w:rsidRPr="00203AFA" w:rsidRDefault="0099287A" w:rsidP="00801C11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1845E1CD" w14:textId="77777777" w:rsidTr="002E5678">
        <w:tc>
          <w:tcPr>
            <w:tcW w:w="1276" w:type="dxa"/>
            <w:vAlign w:val="center"/>
          </w:tcPr>
          <w:p w14:paraId="583E6ADE" w14:textId="04FF59C6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7512" w:type="dxa"/>
          </w:tcPr>
          <w:p w14:paraId="6D96AEB9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7DD4EC10" w14:textId="3D4141CD" w:rsidR="00AC719C" w:rsidRPr="00AC719C" w:rsidRDefault="00AC719C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C719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NEBULIZATORÓW ULTRADŹWIĘKOWYCH   </w:t>
            </w:r>
            <w:proofErr w:type="gramStart"/>
            <w:r w:rsidRPr="00AC719C">
              <w:rPr>
                <w:rFonts w:asciiTheme="minorHAnsi" w:hAnsiTheme="minorHAnsi" w:cstheme="minorHAnsi"/>
                <w:bCs/>
                <w:sz w:val="20"/>
                <w:szCs w:val="20"/>
              </w:rPr>
              <w:t>–  2</w:t>
            </w:r>
            <w:proofErr w:type="gramEnd"/>
            <w:r w:rsidRPr="00AC719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SZT.</w:t>
            </w:r>
          </w:p>
          <w:p w14:paraId="35D1AA5A" w14:textId="77777777" w:rsidR="00AC719C" w:rsidRPr="00CE107E" w:rsidRDefault="00AC719C" w:rsidP="00AC719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Cena jednostkowa brutto..................................... zł </w:t>
            </w:r>
          </w:p>
          <w:p w14:paraId="47811BFB" w14:textId="77777777" w:rsidR="00AC719C" w:rsidRPr="00CE107E" w:rsidRDefault="00AC719C" w:rsidP="00AC719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F1B4B7E" w14:textId="77777777" w:rsidR="00AC719C" w:rsidRPr="00CE107E" w:rsidRDefault="00AC719C" w:rsidP="00AC719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52BFC6A" w14:textId="77777777" w:rsidR="00AC719C" w:rsidRPr="00CE107E" w:rsidRDefault="00AC719C" w:rsidP="00AC719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Wartość brutto ………........................ zł </w:t>
            </w:r>
          </w:p>
          <w:p w14:paraId="7D85FCF3" w14:textId="537F279A" w:rsidR="00CF3015" w:rsidRPr="00203AFA" w:rsidRDefault="00AC719C" w:rsidP="00AC719C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5D5133D1" w14:textId="77777777" w:rsidTr="002E5678">
        <w:tc>
          <w:tcPr>
            <w:tcW w:w="1276" w:type="dxa"/>
            <w:vAlign w:val="center"/>
          </w:tcPr>
          <w:p w14:paraId="4BF44220" w14:textId="1A87FA12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7512" w:type="dxa"/>
          </w:tcPr>
          <w:p w14:paraId="7499987E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794EFF54" w14:textId="51CD39B9" w:rsidR="00712D7E" w:rsidRPr="00712D7E" w:rsidRDefault="00712D7E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712D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ROLEK (TAŚMOCIĄGÓW) DO TRANSPORTU PACJENTÓW </w:t>
            </w:r>
            <w:proofErr w:type="gramStart"/>
            <w:r w:rsidRPr="00712D7E">
              <w:rPr>
                <w:rFonts w:asciiTheme="minorHAnsi" w:hAnsiTheme="minorHAnsi" w:cstheme="minorHAnsi"/>
                <w:bCs/>
                <w:sz w:val="20"/>
                <w:szCs w:val="20"/>
              </w:rPr>
              <w:t>–  2</w:t>
            </w:r>
            <w:proofErr w:type="gramEnd"/>
            <w:r w:rsidRPr="00712D7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SZT.</w:t>
            </w:r>
          </w:p>
          <w:p w14:paraId="7258F856" w14:textId="77777777" w:rsidR="00712D7E" w:rsidRPr="00CE107E" w:rsidRDefault="00712D7E" w:rsidP="00712D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Cena jednostkowa brutto..................................... zł </w:t>
            </w:r>
          </w:p>
          <w:p w14:paraId="5A3C0303" w14:textId="77777777" w:rsidR="00712D7E" w:rsidRPr="00CE107E" w:rsidRDefault="00712D7E" w:rsidP="00712D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4B4C6906" w14:textId="77777777" w:rsidR="00712D7E" w:rsidRPr="00CE107E" w:rsidRDefault="00712D7E" w:rsidP="00712D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D65EA57" w14:textId="77777777" w:rsidR="00712D7E" w:rsidRPr="00CE107E" w:rsidRDefault="00712D7E" w:rsidP="00712D7E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Wartość brutto ………........................ zł </w:t>
            </w:r>
          </w:p>
          <w:p w14:paraId="70B7FC26" w14:textId="59DBD94E" w:rsidR="00CF3015" w:rsidRPr="00203AFA" w:rsidRDefault="00712D7E" w:rsidP="00712D7E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F3015" w:rsidRPr="00203AFA" w14:paraId="0F4D088A" w14:textId="77777777" w:rsidTr="002E5678">
        <w:tc>
          <w:tcPr>
            <w:tcW w:w="1276" w:type="dxa"/>
            <w:vAlign w:val="center"/>
          </w:tcPr>
          <w:p w14:paraId="0F3DB611" w14:textId="72115EFB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7512" w:type="dxa"/>
          </w:tcPr>
          <w:p w14:paraId="4D7E552F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1C2156F1" w14:textId="17FBAB66" w:rsidR="00DC22C6" w:rsidRPr="00DC22C6" w:rsidRDefault="00DC22C6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C22C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ZESTAWÓW KLINÓW </w:t>
            </w:r>
            <w:proofErr w:type="gramStart"/>
            <w:r w:rsidRPr="00DC22C6">
              <w:rPr>
                <w:rFonts w:asciiTheme="minorHAnsi" w:hAnsiTheme="minorHAnsi" w:cstheme="minorHAnsi"/>
                <w:bCs/>
                <w:sz w:val="20"/>
                <w:szCs w:val="20"/>
              </w:rPr>
              <w:t>REHABILITACYJNYCH  –</w:t>
            </w:r>
            <w:proofErr w:type="gramEnd"/>
            <w:r w:rsidRPr="00DC22C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</w:t>
            </w:r>
            <w:proofErr w:type="gramStart"/>
            <w:r w:rsidRPr="00DC22C6">
              <w:rPr>
                <w:rFonts w:asciiTheme="minorHAnsi" w:hAnsiTheme="minorHAnsi" w:cstheme="minorHAnsi"/>
                <w:bCs/>
                <w:sz w:val="20"/>
                <w:szCs w:val="20"/>
              </w:rPr>
              <w:t>12  KPL</w:t>
            </w:r>
            <w:proofErr w:type="gramEnd"/>
            <w:r w:rsidRPr="00DC22C6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  <w:p w14:paraId="3E3C4479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Cena jednostkowa brutto..................................... zł </w:t>
            </w:r>
          </w:p>
          <w:p w14:paraId="291B9845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2AD5F64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0314E60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Wartość brutto ………........................ zł </w:t>
            </w:r>
          </w:p>
          <w:p w14:paraId="010C9ECA" w14:textId="77777777" w:rsidR="00CF3015" w:rsidRDefault="00DC22C6" w:rsidP="00DC22C6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  <w:p w14:paraId="04F03C7C" w14:textId="2E98AAEB" w:rsidR="00B8225F" w:rsidRPr="00203AFA" w:rsidRDefault="00B8225F" w:rsidP="00DC22C6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3015" w:rsidRPr="00203AFA" w14:paraId="3CA86D40" w14:textId="77777777" w:rsidTr="002E5678">
        <w:tc>
          <w:tcPr>
            <w:tcW w:w="1276" w:type="dxa"/>
            <w:vAlign w:val="center"/>
          </w:tcPr>
          <w:p w14:paraId="194D3F0C" w14:textId="2E715FAE" w:rsidR="00CF3015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11</w:t>
            </w:r>
          </w:p>
        </w:tc>
        <w:tc>
          <w:tcPr>
            <w:tcW w:w="7512" w:type="dxa"/>
          </w:tcPr>
          <w:p w14:paraId="43786994" w14:textId="77777777" w:rsidR="00CF3015" w:rsidRDefault="00CF3015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Dostawa sprzętu medycznego i innego wyposażenia do Zakładu Opiekuńczo Leczniczego i Hospicjum SPZOZ w Siedlcach.</w:t>
            </w:r>
          </w:p>
          <w:p w14:paraId="29256AD0" w14:textId="663ED172" w:rsidR="00DC22C6" w:rsidRDefault="00DC22C6" w:rsidP="00203AFA">
            <w:pPr>
              <w:spacing w:before="6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DOSTAWA </w:t>
            </w:r>
            <w:r w:rsidRPr="00DC22C6">
              <w:rPr>
                <w:rFonts w:asciiTheme="minorHAnsi" w:hAnsiTheme="minorHAnsi" w:cstheme="minorHAnsi"/>
                <w:sz w:val="20"/>
                <w:szCs w:val="20"/>
              </w:rPr>
              <w:t xml:space="preserve">MAT EWAKUACYJNA DLA </w:t>
            </w:r>
            <w:proofErr w:type="gramStart"/>
            <w:r w:rsidRPr="00DC22C6">
              <w:rPr>
                <w:rFonts w:asciiTheme="minorHAnsi" w:hAnsiTheme="minorHAnsi" w:cstheme="minorHAnsi"/>
                <w:sz w:val="20"/>
                <w:szCs w:val="20"/>
              </w:rPr>
              <w:t>PACJENTA  –</w:t>
            </w:r>
            <w:proofErr w:type="gramEnd"/>
            <w:r w:rsidRPr="00DC22C6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proofErr w:type="gramStart"/>
            <w:r w:rsidRPr="00DC22C6">
              <w:rPr>
                <w:rFonts w:asciiTheme="minorHAnsi" w:hAnsiTheme="minorHAnsi" w:cstheme="minorHAnsi"/>
                <w:sz w:val="20"/>
                <w:szCs w:val="20"/>
              </w:rPr>
              <w:t>10  SZT</w:t>
            </w:r>
            <w:proofErr w:type="gramEnd"/>
          </w:p>
          <w:p w14:paraId="6C277754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Cena jednostkowa brutto..................................... zł </w:t>
            </w:r>
          </w:p>
          <w:p w14:paraId="4119B0F9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50A0BDD" w14:textId="77777777" w:rsidR="00DC22C6" w:rsidRPr="00CE107E" w:rsidRDefault="00DC22C6" w:rsidP="00DC22C6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 xml:space="preserve">Wartość brutto ………........................ zł </w:t>
            </w:r>
          </w:p>
          <w:p w14:paraId="22128C98" w14:textId="512D7A69" w:rsidR="00CF3015" w:rsidRPr="00203AFA" w:rsidRDefault="00DC22C6" w:rsidP="00203AFA">
            <w:pPr>
              <w:spacing w:after="6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E107E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957F0A" w:rsidRPr="00203AFA" w14:paraId="5AEA1E91" w14:textId="77777777" w:rsidTr="002E5678">
        <w:tc>
          <w:tcPr>
            <w:tcW w:w="1276" w:type="dxa"/>
            <w:vAlign w:val="center"/>
          </w:tcPr>
          <w:p w14:paraId="6195D9C2" w14:textId="0EE5EBC7" w:rsidR="00957F0A" w:rsidRPr="00203AF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7512" w:type="dxa"/>
          </w:tcPr>
          <w:p w14:paraId="0D71E389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Temat: Dostawa sprzętu medycznego i innego wyposażenia do Zakładu Opiekuńczo Leczniczego i Hospicjum SPZOZ w Siedlcach.</w:t>
            </w:r>
          </w:p>
          <w:p w14:paraId="2FF3038B" w14:textId="60891C47" w:rsid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DOSTAWA LODÓWKI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1 SZT</w:t>
            </w: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655A27A4" w14:textId="4802D6B0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Cena jednostkowa brutto..................................... zł </w:t>
            </w:r>
          </w:p>
          <w:p w14:paraId="4EAFBB2F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46ACD689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Stawka podatku VAT ......... %,</w:t>
            </w:r>
          </w:p>
          <w:p w14:paraId="6FAF2527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Wartość brutto ………........................ zł </w:t>
            </w:r>
          </w:p>
          <w:p w14:paraId="4CCFCCA1" w14:textId="2D312BC6" w:rsidR="00957F0A" w:rsidRPr="00203AF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957F0A" w:rsidRPr="00203AFA" w14:paraId="15304F75" w14:textId="77777777" w:rsidTr="002E5678">
        <w:tc>
          <w:tcPr>
            <w:tcW w:w="1276" w:type="dxa"/>
            <w:vAlign w:val="center"/>
          </w:tcPr>
          <w:p w14:paraId="04FFB67B" w14:textId="0DB3D208" w:rsidR="00957F0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7512" w:type="dxa"/>
          </w:tcPr>
          <w:p w14:paraId="040F6B7E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Temat: Dostawa sprzętu medycznego i innego wyposażenia do Zakładu Opiekuńczo Leczniczego i Hospicjum SPZOZ w Siedlcach.</w:t>
            </w:r>
          </w:p>
          <w:p w14:paraId="5E9B6B68" w14:textId="2A19C1DE" w:rsid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KRZESEŁ – 20 SZT</w:t>
            </w: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0B745C30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Cena jednostkowa brutto..................................... zł </w:t>
            </w:r>
          </w:p>
          <w:p w14:paraId="0A014407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D9B88EC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Stawka podatku VAT ......... %,</w:t>
            </w:r>
          </w:p>
          <w:p w14:paraId="02E0B169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Wartość brutto ………........................ zł </w:t>
            </w:r>
          </w:p>
          <w:p w14:paraId="61084447" w14:textId="0102BD60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957F0A" w:rsidRPr="00203AFA" w14:paraId="6DE5F4AB" w14:textId="77777777" w:rsidTr="002E5678">
        <w:tc>
          <w:tcPr>
            <w:tcW w:w="1276" w:type="dxa"/>
            <w:vAlign w:val="center"/>
          </w:tcPr>
          <w:p w14:paraId="16142E02" w14:textId="4B8A421C" w:rsidR="00957F0A" w:rsidRDefault="00B8225F" w:rsidP="00203AF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7512" w:type="dxa"/>
          </w:tcPr>
          <w:p w14:paraId="268ECEB3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Temat: Dostawa sprzętu medycznego i innego wyposażenia do Zakładu Opiekuńczo Leczniczego i Hospicjum SPZOZ w Siedlcach.</w:t>
            </w:r>
          </w:p>
          <w:p w14:paraId="4F9C69FD" w14:textId="125F1873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DOSTAWA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KUCHENEK MIKROFALOWYCH</w:t>
            </w: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–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4</w:t>
            </w: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SZT </w:t>
            </w:r>
          </w:p>
          <w:p w14:paraId="3E9AFB42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Cena jednostkowa brutto..................................... zł </w:t>
            </w:r>
          </w:p>
          <w:p w14:paraId="5AA5DF7A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87B369F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Stawka podatku VAT ......... %,</w:t>
            </w:r>
          </w:p>
          <w:p w14:paraId="19EB2970" w14:textId="77777777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Wartość brutto ………........................ zł </w:t>
            </w:r>
          </w:p>
          <w:p w14:paraId="1F35CC29" w14:textId="6DA15F96" w:rsidR="00957F0A" w:rsidRPr="00957F0A" w:rsidRDefault="00957F0A" w:rsidP="00957F0A">
            <w:pPr>
              <w:spacing w:before="60" w:line="27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57F0A">
              <w:rPr>
                <w:rFonts w:asciiTheme="minorHAnsi" w:hAnsiTheme="minorHAnsi" w:cstheme="minorHAnsi"/>
                <w:bCs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2473F569" w14:textId="77777777" w:rsidR="00B9086B" w:rsidRPr="00203AFA" w:rsidRDefault="00B9086B" w:rsidP="00203AFA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OŚWIADCZAMY</w:t>
      </w:r>
      <w:r w:rsidRPr="00203AFA">
        <w:rPr>
          <w:rFonts w:asciiTheme="minorHAnsi" w:hAnsiTheme="minorHAnsi" w:cstheme="minorHAnsi"/>
          <w:sz w:val="20"/>
          <w:szCs w:val="20"/>
        </w:rPr>
        <w:t>, że:</w:t>
      </w:r>
    </w:p>
    <w:p w14:paraId="0F9A89B9" w14:textId="77777777" w:rsidR="00ED4154" w:rsidRPr="00203AFA" w:rsidRDefault="00FF57EE" w:rsidP="00203AFA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203AFA">
        <w:rPr>
          <w:rFonts w:asciiTheme="minorHAnsi" w:hAnsiTheme="minorHAnsi" w:cstheme="minorHAnsi"/>
          <w:sz w:val="20"/>
          <w:szCs w:val="20"/>
        </w:rPr>
        <w:t>WZ</w:t>
      </w:r>
      <w:r w:rsidRPr="00203AFA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203AFA">
        <w:rPr>
          <w:rFonts w:asciiTheme="minorHAnsi" w:hAnsiTheme="minorHAnsi" w:cstheme="minorHAnsi"/>
          <w:sz w:val="20"/>
          <w:szCs w:val="20"/>
        </w:rPr>
        <w:t xml:space="preserve">z </w:t>
      </w:r>
      <w:r w:rsidRPr="00203AFA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203AFA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203AFA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203AFA">
        <w:rPr>
          <w:rFonts w:asciiTheme="minorHAnsi" w:hAnsiTheme="minorHAnsi" w:cstheme="minorHAnsi"/>
          <w:sz w:val="20"/>
          <w:szCs w:val="20"/>
        </w:rPr>
        <w:t>,</w:t>
      </w:r>
    </w:p>
    <w:p w14:paraId="36A24A1C" w14:textId="77777777" w:rsidR="00CF3015" w:rsidRPr="00203AFA" w:rsidRDefault="00FF57EE" w:rsidP="00203AFA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203AFA">
        <w:rPr>
          <w:rFonts w:asciiTheme="minorHAnsi" w:hAnsiTheme="minorHAnsi" w:cstheme="minorHAnsi"/>
          <w:sz w:val="20"/>
          <w:szCs w:val="20"/>
        </w:rPr>
        <w:t>SWZ</w:t>
      </w:r>
      <w:r w:rsidR="00B87AFB" w:rsidRPr="00203AFA">
        <w:rPr>
          <w:rFonts w:asciiTheme="minorHAnsi" w:hAnsiTheme="minorHAnsi" w:cstheme="minorHAnsi"/>
          <w:sz w:val="20"/>
          <w:szCs w:val="20"/>
        </w:rPr>
        <w:t>,</w:t>
      </w:r>
      <w:r w:rsidR="00C754AE" w:rsidRPr="00203AF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B01EE17" w14:textId="77777777" w:rsidR="004E4F1B" w:rsidRPr="00203AFA" w:rsidRDefault="004E4F1B" w:rsidP="00203AFA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color w:val="0070C0"/>
          <w:sz w:val="20"/>
          <w:szCs w:val="20"/>
        </w:rPr>
      </w:pPr>
    </w:p>
    <w:p w14:paraId="64179AA1" w14:textId="77777777" w:rsidR="00BC4F99" w:rsidRPr="00203AFA" w:rsidRDefault="00BC4F99" w:rsidP="00203AFA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203AFA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203AFA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203AFA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203AFA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203AFA" w14:paraId="4A62A48F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8940E1E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2EE89DC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2BAB97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60" w:after="6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203AFA" w14:paraId="07046387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FE095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9DC8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CB97B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203AFA" w14:paraId="313BC622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ADC3A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F8106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A8DC" w14:textId="77777777" w:rsidR="006522FA" w:rsidRPr="00203AFA" w:rsidRDefault="006522FA" w:rsidP="00203AFA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9A7423" w14:textId="77777777" w:rsidR="00377FD9" w:rsidRPr="00377FD9" w:rsidRDefault="00377FD9" w:rsidP="00377FD9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92FFAEA" w14:textId="711EADAB" w:rsidR="00377FD9" w:rsidRPr="00B8225F" w:rsidRDefault="00D43A56" w:rsidP="00B8225F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zadaniu nr ____________</w:t>
      </w:r>
      <w:r w:rsidR="00377FD9" w:rsidRPr="00203AFA">
        <w:rPr>
          <w:rFonts w:asciiTheme="minorHAnsi" w:hAnsiTheme="minorHAnsi" w:cstheme="minorHAnsi"/>
          <w:sz w:val="20"/>
          <w:szCs w:val="20"/>
        </w:rPr>
        <w:t>udzielamy gwarancji na okres .......... miesięcy licząc od daty odbioru końcowego przedmiotu zamówienia</w:t>
      </w:r>
      <w:r>
        <w:rPr>
          <w:rFonts w:asciiTheme="minorHAnsi" w:hAnsiTheme="minorHAnsi" w:cstheme="minorHAnsi"/>
          <w:sz w:val="20"/>
          <w:szCs w:val="20"/>
        </w:rPr>
        <w:t xml:space="preserve"> (jeżeli okresy gwarancji różnią </w:t>
      </w:r>
      <w:proofErr w:type="gramStart"/>
      <w:r>
        <w:rPr>
          <w:rFonts w:asciiTheme="minorHAnsi" w:hAnsiTheme="minorHAnsi" w:cstheme="minorHAnsi"/>
          <w:sz w:val="20"/>
          <w:szCs w:val="20"/>
        </w:rPr>
        <w:t>się  w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poszczególnych </w:t>
      </w:r>
      <w:proofErr w:type="gramStart"/>
      <w:r>
        <w:rPr>
          <w:rFonts w:asciiTheme="minorHAnsi" w:hAnsiTheme="minorHAnsi" w:cstheme="minorHAnsi"/>
          <w:sz w:val="20"/>
          <w:szCs w:val="20"/>
        </w:rPr>
        <w:t>zadaniach ,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należy wstawić numer zadania z przypisanym </w:t>
      </w:r>
      <w:proofErr w:type="gramStart"/>
      <w:r>
        <w:rPr>
          <w:rFonts w:asciiTheme="minorHAnsi" w:hAnsiTheme="minorHAnsi" w:cstheme="minorHAnsi"/>
          <w:sz w:val="20"/>
          <w:szCs w:val="20"/>
        </w:rPr>
        <w:t>okres  gwarancji</w:t>
      </w:r>
      <w:proofErr w:type="gramEnd"/>
      <w:r>
        <w:rPr>
          <w:rFonts w:asciiTheme="minorHAnsi" w:hAnsiTheme="minorHAnsi" w:cstheme="minorHAnsi"/>
          <w:sz w:val="20"/>
          <w:szCs w:val="20"/>
        </w:rPr>
        <w:t>),</w:t>
      </w:r>
    </w:p>
    <w:p w14:paraId="4E17BF49" w14:textId="6170A327" w:rsidR="00640768" w:rsidRPr="00203AFA" w:rsidRDefault="00FF57EE" w:rsidP="00203AFA">
      <w:pPr>
        <w:pStyle w:val="Akapitzlist"/>
        <w:numPr>
          <w:ilvl w:val="1"/>
          <w:numId w:val="1"/>
        </w:numPr>
        <w:spacing w:before="120"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203AFA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203AFA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203AFA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203AFA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203AFA">
        <w:rPr>
          <w:rFonts w:asciiTheme="minorHAnsi" w:hAnsiTheme="minorHAnsi" w:cstheme="minorHAnsi"/>
          <w:sz w:val="20"/>
          <w:szCs w:val="20"/>
        </w:rPr>
        <w:t>WZ</w:t>
      </w:r>
      <w:r w:rsidRPr="00203AFA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203AFA">
        <w:rPr>
          <w:rFonts w:asciiTheme="minorHAnsi" w:hAnsiTheme="minorHAnsi" w:cstheme="minorHAnsi"/>
          <w:sz w:val="20"/>
          <w:szCs w:val="20"/>
        </w:rPr>
        <w:t>,</w:t>
      </w:r>
      <w:r w:rsidRPr="00203AFA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203AFA">
        <w:rPr>
          <w:rFonts w:asciiTheme="minorHAnsi" w:hAnsiTheme="minorHAnsi" w:cstheme="minorHAnsi"/>
          <w:sz w:val="20"/>
          <w:szCs w:val="20"/>
        </w:rPr>
        <w:t>,</w:t>
      </w:r>
      <w:r w:rsidRPr="00203AFA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203AFA">
        <w:rPr>
          <w:rFonts w:asciiTheme="minorHAnsi" w:hAnsiTheme="minorHAnsi" w:cstheme="minorHAnsi"/>
          <w:sz w:val="20"/>
          <w:szCs w:val="20"/>
        </w:rPr>
        <w:t>,</w:t>
      </w:r>
    </w:p>
    <w:p w14:paraId="00122139" w14:textId="77777777" w:rsidR="00525EFF" w:rsidRPr="00203AFA" w:rsidRDefault="00FF57EE" w:rsidP="00203AFA">
      <w:pPr>
        <w:pStyle w:val="Akapitzlist"/>
        <w:numPr>
          <w:ilvl w:val="1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203AFA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203AFA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203AFA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203AFA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203AFA">
        <w:rPr>
          <w:rFonts w:asciiTheme="minorHAnsi" w:hAnsiTheme="minorHAnsi" w:cstheme="minorHAnsi"/>
          <w:sz w:val="20"/>
          <w:szCs w:val="20"/>
        </w:rPr>
        <w:t>.</w:t>
      </w:r>
    </w:p>
    <w:p w14:paraId="5291490B" w14:textId="77777777" w:rsidR="002C23F2" w:rsidRPr="00203AFA" w:rsidRDefault="004E4F1B" w:rsidP="00203AFA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203AFA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203AFA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203AFA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203AFA">
        <w:rPr>
          <w:rFonts w:asciiTheme="minorHAnsi" w:hAnsiTheme="minorHAnsi" w:cstheme="minorHAnsi"/>
          <w:bCs/>
          <w:sz w:val="20"/>
          <w:szCs w:val="20"/>
        </w:rPr>
        <w:t>:</w:t>
      </w:r>
    </w:p>
    <w:p w14:paraId="2AAC13D3" w14:textId="4E7408F1" w:rsidR="00CE1552" w:rsidRPr="00203AFA" w:rsidRDefault="00210587" w:rsidP="00203AF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03AFA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3686225D" wp14:editId="217CDE97">
            <wp:extent cx="1809750" cy="21907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14B30" w14:textId="77777777" w:rsidR="00CE1552" w:rsidRPr="00203AFA" w:rsidRDefault="003A37A9" w:rsidP="00203AF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203AFA">
        <w:rPr>
          <w:rFonts w:asciiTheme="minorHAnsi" w:hAnsiTheme="minorHAnsi" w:cstheme="minorHAnsi"/>
          <w:bCs/>
          <w:sz w:val="20"/>
          <w:szCs w:val="20"/>
        </w:rPr>
        <w:t>(</w:t>
      </w:r>
      <w:proofErr w:type="spellStart"/>
      <w:r w:rsidR="008A3551" w:rsidRPr="00203AFA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203AFA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203AFA">
        <w:rPr>
          <w:rFonts w:asciiTheme="minorHAnsi" w:hAnsiTheme="minorHAnsi" w:cstheme="minorHAnsi"/>
          <w:bCs/>
          <w:sz w:val="20"/>
          <w:szCs w:val="20"/>
        </w:rPr>
        <w:t>).</w:t>
      </w:r>
    </w:p>
    <w:p w14:paraId="492E397E" w14:textId="77777777" w:rsidR="003A37A9" w:rsidRPr="00203AFA" w:rsidRDefault="003A37A9" w:rsidP="00203AF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D607470" w14:textId="2FB3D3B5" w:rsidR="003A37A9" w:rsidRPr="00203AFA" w:rsidRDefault="00210587" w:rsidP="00203AFA">
      <w:pPr>
        <w:pStyle w:val="Akapitzlist"/>
        <w:spacing w:before="360" w:after="120" w:line="276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03AFA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52E12892" wp14:editId="526CB6F6">
            <wp:extent cx="2295525" cy="2762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FA21C" w14:textId="77777777" w:rsidR="003A37A9" w:rsidRPr="00203AFA" w:rsidRDefault="003A37A9" w:rsidP="00203AFA">
      <w:pPr>
        <w:pStyle w:val="Akapitzlist"/>
        <w:spacing w:after="60" w:line="276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proofErr w:type="spellStart"/>
      <w:r w:rsidR="008A3551" w:rsidRPr="00203AFA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203AFA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203AFA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203AFA" w14:paraId="7870DF74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7DAF992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A51102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8A51B1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66CD694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203AFA" w14:paraId="6E57346C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505E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D6ED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2573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A770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37A9" w:rsidRPr="00203AFA" w14:paraId="5F5AA187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110B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8593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232F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8031" w14:textId="77777777" w:rsidR="003A37A9" w:rsidRPr="00203AFA" w:rsidRDefault="003A37A9" w:rsidP="00203AFA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2F3AE0E" w14:textId="77777777" w:rsidR="00525EFF" w:rsidRPr="00203AFA" w:rsidRDefault="00525EFF" w:rsidP="00203AFA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203AFA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203AFA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203AFA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203AFA">
        <w:rPr>
          <w:rFonts w:asciiTheme="minorHAnsi" w:hAnsiTheme="minorHAnsi" w:cstheme="minorHAnsi"/>
          <w:sz w:val="20"/>
          <w:szCs w:val="20"/>
        </w:rPr>
        <w:t>przedmiotowego postępowania</w:t>
      </w:r>
      <w:r w:rsidRPr="00203AFA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203AFA" w14:paraId="4C437141" w14:textId="77777777" w:rsidTr="00B56BE6">
        <w:tc>
          <w:tcPr>
            <w:tcW w:w="1984" w:type="dxa"/>
            <w:vAlign w:val="center"/>
          </w:tcPr>
          <w:p w14:paraId="49692C26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62CF7835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35082165" w14:textId="77777777" w:rsidTr="00B56BE6">
        <w:tc>
          <w:tcPr>
            <w:tcW w:w="1984" w:type="dxa"/>
            <w:vAlign w:val="center"/>
          </w:tcPr>
          <w:p w14:paraId="525CA8F2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47CA400E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203AFA" w14:paraId="58B512C8" w14:textId="77777777" w:rsidTr="00B56BE6">
        <w:tc>
          <w:tcPr>
            <w:tcW w:w="1984" w:type="dxa"/>
            <w:vAlign w:val="center"/>
          </w:tcPr>
          <w:p w14:paraId="13F5DE09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3AFA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5A53B78A" w14:textId="77777777" w:rsidR="00AE2ACB" w:rsidRPr="00203AFA" w:rsidRDefault="00AE2ACB" w:rsidP="00203AFA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359E60D8" w14:textId="77777777" w:rsidR="00525EFF" w:rsidRPr="00203AFA" w:rsidRDefault="009B316D" w:rsidP="00203AFA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203AFA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203AFA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203AFA">
        <w:rPr>
          <w:rFonts w:asciiTheme="minorHAnsi" w:hAnsiTheme="minorHAnsi" w:cstheme="minorHAnsi"/>
          <w:sz w:val="20"/>
          <w:szCs w:val="20"/>
        </w:rPr>
        <w:t>, stanowiąc</w:t>
      </w:r>
      <w:r w:rsidRPr="00203AFA">
        <w:rPr>
          <w:rFonts w:asciiTheme="minorHAnsi" w:hAnsiTheme="minorHAnsi" w:cstheme="minorHAnsi"/>
          <w:sz w:val="20"/>
          <w:szCs w:val="20"/>
        </w:rPr>
        <w:t>e</w:t>
      </w:r>
      <w:r w:rsidR="00AF4AC3" w:rsidRPr="00203AFA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203AFA">
        <w:rPr>
          <w:rFonts w:asciiTheme="minorHAnsi" w:hAnsiTheme="minorHAnsi" w:cstheme="minorHAnsi"/>
          <w:sz w:val="20"/>
          <w:szCs w:val="20"/>
        </w:rPr>
        <w:t>:</w:t>
      </w:r>
    </w:p>
    <w:p w14:paraId="17F5FE4F" w14:textId="77777777" w:rsidR="009B316D" w:rsidRPr="00203AFA" w:rsidRDefault="009B316D" w:rsidP="00203AFA">
      <w:pPr>
        <w:pStyle w:val="Akapitzlist"/>
        <w:spacing w:before="120"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203AFA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(należy </w:t>
      </w:r>
      <w:r w:rsidR="00EA28A0" w:rsidRPr="00203AFA">
        <w:rPr>
          <w:rFonts w:asciiTheme="minorHAnsi" w:hAnsiTheme="minorHAnsi" w:cstheme="minorHAnsi"/>
          <w:i/>
          <w:iCs/>
          <w:color w:val="0070C0"/>
          <w:sz w:val="20"/>
          <w:szCs w:val="20"/>
        </w:rPr>
        <w:t>wskazać wszystkie oświadczenia / dokumenty dołączone do oferty</w:t>
      </w:r>
      <w:r w:rsidRPr="00203AFA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5329ED3F" w14:textId="77777777" w:rsidR="007D475B" w:rsidRPr="00203AFA" w:rsidRDefault="007D475B" w:rsidP="00203AFA">
      <w:pPr>
        <w:pStyle w:val="Akapitzlist"/>
        <w:numPr>
          <w:ilvl w:val="0"/>
          <w:numId w:val="4"/>
        </w:numPr>
        <w:spacing w:before="120" w:line="276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203AFA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0A7F6DD8" w14:textId="77777777" w:rsidR="0097776D" w:rsidRPr="00203AFA" w:rsidRDefault="007D475B" w:rsidP="00203AFA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03AFA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203AFA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203AFA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203AFA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55A5B6C8" w14:textId="77777777" w:rsidR="004D4F17" w:rsidRPr="00203AFA" w:rsidRDefault="004D4F17" w:rsidP="00203AFA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51620327" w14:textId="77777777" w:rsidR="00814ACA" w:rsidRPr="00203AFA" w:rsidRDefault="00814ACA" w:rsidP="00203AFA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203AFA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381FC99B" w14:textId="77777777" w:rsidR="00814ACA" w:rsidRPr="00203AFA" w:rsidRDefault="00FD166E" w:rsidP="00203AFA">
      <w:pPr>
        <w:tabs>
          <w:tab w:val="center" w:pos="7655"/>
        </w:tabs>
        <w:spacing w:line="276" w:lineRule="auto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203AFA">
        <w:rPr>
          <w:rFonts w:asciiTheme="minorHAnsi" w:hAnsiTheme="minorHAnsi" w:cstheme="minorHAnsi"/>
          <w:iCs/>
          <w:sz w:val="20"/>
          <w:szCs w:val="20"/>
        </w:rPr>
        <w:t xml:space="preserve">            </w:t>
      </w:r>
      <w:r w:rsidR="00814ACA" w:rsidRPr="00203AFA">
        <w:rPr>
          <w:rFonts w:asciiTheme="minorHAnsi" w:hAnsiTheme="minorHAnsi" w:cstheme="minorHAnsi"/>
          <w:iCs/>
          <w:sz w:val="20"/>
          <w:szCs w:val="20"/>
        </w:rPr>
        <w:t>[podpis</w:t>
      </w:r>
      <w:r w:rsidRPr="00203AFA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203AFA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20"/>
          <w:szCs w:val="20"/>
        </w:rPr>
        <w:footnoteReference w:id="6"/>
      </w:r>
      <w:r w:rsidR="00814ACA" w:rsidRPr="00203AFA">
        <w:rPr>
          <w:rFonts w:asciiTheme="minorHAnsi" w:hAnsiTheme="minorHAnsi" w:cstheme="minorHAnsi"/>
          <w:iCs/>
          <w:sz w:val="20"/>
          <w:szCs w:val="20"/>
        </w:rPr>
        <w:t>]</w:t>
      </w:r>
    </w:p>
    <w:sectPr w:rsidR="00814ACA" w:rsidRPr="00203AFA" w:rsidSect="00C11FEF">
      <w:headerReference w:type="default" r:id="rId10"/>
      <w:footerReference w:type="default" r:id="rId11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E74A8" w14:textId="77777777" w:rsidR="005845CA" w:rsidRDefault="005845CA" w:rsidP="00FF57EE">
      <w:r>
        <w:separator/>
      </w:r>
    </w:p>
  </w:endnote>
  <w:endnote w:type="continuationSeparator" w:id="0">
    <w:p w14:paraId="025B27DB" w14:textId="77777777" w:rsidR="005845CA" w:rsidRDefault="005845CA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B647C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4D64B" w14:textId="77777777" w:rsidR="005845CA" w:rsidRDefault="005845CA" w:rsidP="00FF57EE">
      <w:r>
        <w:separator/>
      </w:r>
    </w:p>
  </w:footnote>
  <w:footnote w:type="continuationSeparator" w:id="0">
    <w:p w14:paraId="3AE4EA7D" w14:textId="77777777" w:rsidR="005845CA" w:rsidRDefault="005845CA" w:rsidP="00FF57EE">
      <w:r>
        <w:continuationSeparator/>
      </w:r>
    </w:p>
  </w:footnote>
  <w:footnote w:id="1">
    <w:p w14:paraId="3DC97153" w14:textId="77777777" w:rsidR="00563DC0" w:rsidRPr="00700823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740D4814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700823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700823">
        <w:rPr>
          <w:rFonts w:asciiTheme="minorHAnsi" w:hAnsiTheme="minorHAnsi" w:cstheme="minorHAnsi"/>
          <w:color w:val="0070C0"/>
          <w:sz w:val="16"/>
          <w:szCs w:val="16"/>
        </w:rPr>
        <w:t>t.j</w:t>
      </w:r>
      <w:proofErr w:type="spellEnd"/>
      <w:r w:rsidR="00216425" w:rsidRPr="00700823">
        <w:rPr>
          <w:rFonts w:asciiTheme="minorHAnsi" w:hAnsiTheme="minorHAnsi" w:cstheme="minorHAnsi"/>
          <w:color w:val="0070C0"/>
          <w:sz w:val="16"/>
          <w:szCs w:val="16"/>
        </w:rPr>
        <w:t>. Dz. U. z 202</w:t>
      </w:r>
      <w:r w:rsidR="00C0785C" w:rsidRPr="00700823">
        <w:rPr>
          <w:rFonts w:asciiTheme="minorHAnsi" w:hAnsiTheme="minorHAnsi" w:cstheme="minorHAnsi"/>
          <w:color w:val="0070C0"/>
          <w:sz w:val="16"/>
          <w:szCs w:val="16"/>
        </w:rPr>
        <w:t>5</w:t>
      </w:r>
      <w:r w:rsidR="00216425"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C0785C" w:rsidRPr="00700823">
        <w:rPr>
          <w:rFonts w:asciiTheme="minorHAnsi" w:hAnsiTheme="minorHAnsi" w:cstheme="minorHAnsi"/>
          <w:color w:val="0070C0"/>
          <w:sz w:val="16"/>
          <w:szCs w:val="16"/>
        </w:rPr>
        <w:t>1480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3C9319AF" w14:textId="77777777" w:rsidR="00C754AE" w:rsidRPr="00700823" w:rsidRDefault="00C754AE">
      <w:pPr>
        <w:pStyle w:val="Tekstprzypisudolnego"/>
        <w:rPr>
          <w:rFonts w:asciiTheme="minorHAnsi" w:hAnsiTheme="minorHAnsi" w:cstheme="minorHAnsi"/>
          <w:color w:val="0070C0"/>
          <w:sz w:val="16"/>
          <w:szCs w:val="16"/>
        </w:rPr>
      </w:pPr>
      <w:r w:rsidRPr="00700823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Niepotrzebne skreślić</w:t>
      </w:r>
    </w:p>
  </w:footnote>
  <w:footnote w:id="3">
    <w:p w14:paraId="724D1022" w14:textId="77777777" w:rsidR="00640768" w:rsidRPr="00700823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700823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170E616" w14:textId="77777777" w:rsidR="00640768" w:rsidRPr="00700823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700823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należy 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>usun</w:t>
      </w:r>
      <w:r w:rsidR="00253194" w:rsidRPr="00700823">
        <w:rPr>
          <w:rFonts w:asciiTheme="minorHAnsi" w:hAnsiTheme="minorHAnsi" w:cstheme="minorHAnsi"/>
          <w:color w:val="0070C0"/>
          <w:sz w:val="16"/>
          <w:szCs w:val="16"/>
        </w:rPr>
        <w:t>ąć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treś</w:t>
      </w:r>
      <w:r w:rsidR="00253194" w:rsidRPr="00700823">
        <w:rPr>
          <w:rFonts w:asciiTheme="minorHAnsi" w:hAnsiTheme="minorHAnsi" w:cstheme="minorHAnsi"/>
          <w:color w:val="0070C0"/>
          <w:sz w:val="16"/>
          <w:szCs w:val="16"/>
        </w:rPr>
        <w:t>ć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oświadczenia</w:t>
      </w:r>
      <w:r w:rsidR="00253194" w:rsidRPr="00700823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>przez jego wykreślenie).</w:t>
      </w:r>
    </w:p>
  </w:footnote>
  <w:footnote w:id="5">
    <w:p w14:paraId="333785AD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700823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700823">
        <w:rPr>
          <w:rFonts w:asciiTheme="minorHAnsi" w:hAnsiTheme="minorHAnsi" w:cstheme="minorHAnsi"/>
          <w:sz w:val="16"/>
          <w:szCs w:val="16"/>
        </w:rPr>
        <w:t xml:space="preserve"> </w:t>
      </w:r>
      <w:r w:rsidR="00253194" w:rsidRPr="00700823">
        <w:rPr>
          <w:rFonts w:asciiTheme="minorHAnsi" w:hAnsiTheme="minorHAnsi" w:cstheme="minorHAnsi"/>
          <w:sz w:val="16"/>
          <w:szCs w:val="16"/>
        </w:rPr>
        <w:t xml:space="preserve"> </w:t>
      </w:r>
      <w:r w:rsidRPr="00700823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</w:p>
  </w:footnote>
  <w:footnote w:id="6">
    <w:p w14:paraId="741013B6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A5A52" w14:textId="5F628F3E" w:rsidR="00AE2ACB" w:rsidRPr="00203AFA" w:rsidRDefault="00193F60">
    <w:pPr>
      <w:pStyle w:val="Nagwek"/>
      <w:rPr>
        <w:rFonts w:asciiTheme="minorHAnsi" w:hAnsiTheme="minorHAnsi" w:cstheme="minorHAnsi"/>
        <w:sz w:val="16"/>
        <w:szCs w:val="16"/>
      </w:rPr>
    </w:pPr>
    <w:r w:rsidRPr="00203AFA">
      <w:rPr>
        <w:rFonts w:asciiTheme="minorHAnsi" w:hAnsiTheme="minorHAnsi" w:cstheme="minorHAnsi"/>
        <w:sz w:val="16"/>
        <w:szCs w:val="16"/>
      </w:rPr>
      <w:t>Numer referencyjny postępowania:</w:t>
    </w:r>
    <w:r w:rsidR="00AE2ACB" w:rsidRPr="00203AFA">
      <w:rPr>
        <w:rFonts w:asciiTheme="minorHAnsi" w:hAnsiTheme="minorHAnsi" w:cstheme="minorHAnsi"/>
        <w:sz w:val="16"/>
        <w:szCs w:val="16"/>
      </w:rPr>
      <w:t xml:space="preserve"> </w:t>
    </w:r>
    <w:r w:rsidR="00CF3015" w:rsidRPr="00203AFA">
      <w:rPr>
        <w:rFonts w:asciiTheme="minorHAnsi" w:hAnsiTheme="minorHAnsi" w:cstheme="minorHAnsi"/>
        <w:sz w:val="16"/>
        <w:szCs w:val="16"/>
      </w:rPr>
      <w:t>ZOLHOSP</w:t>
    </w:r>
    <w:r w:rsidR="00B8225F">
      <w:rPr>
        <w:rFonts w:asciiTheme="minorHAnsi" w:hAnsiTheme="minorHAnsi" w:cstheme="minorHAnsi"/>
        <w:sz w:val="16"/>
        <w:szCs w:val="16"/>
      </w:rPr>
      <w:t>2</w:t>
    </w:r>
    <w:r w:rsidR="00CF3015" w:rsidRPr="00203AFA">
      <w:rPr>
        <w:rFonts w:asciiTheme="minorHAnsi" w:hAnsiTheme="minorHAnsi" w:cstheme="minorHAnsi"/>
        <w:sz w:val="16"/>
        <w:szCs w:val="16"/>
      </w:rPr>
      <w:t>/5</w:t>
    </w:r>
    <w:r w:rsidR="00B8225F">
      <w:rPr>
        <w:rFonts w:asciiTheme="minorHAnsi" w:hAnsiTheme="minorHAnsi" w:cstheme="minorHAnsi"/>
        <w:sz w:val="16"/>
        <w:szCs w:val="16"/>
      </w:rPr>
      <w:t>72</w:t>
    </w:r>
    <w:r w:rsidR="00CF3015" w:rsidRPr="00203AFA">
      <w:rPr>
        <w:rFonts w:asciiTheme="minorHAnsi" w:hAnsiTheme="minorHAnsi" w:cstheme="minorHAnsi"/>
        <w:sz w:val="16"/>
        <w:szCs w:val="16"/>
      </w:rPr>
      <w:t>/2026</w:t>
    </w:r>
  </w:p>
  <w:p w14:paraId="7FBC00D3" w14:textId="7EB83B17" w:rsidR="00203AFA" w:rsidRDefault="00210587">
    <w:pPr>
      <w:pStyle w:val="Nagwek"/>
      <w:rPr>
        <w:noProof/>
      </w:rPr>
    </w:pPr>
    <w:r w:rsidRPr="00490919">
      <w:rPr>
        <w:noProof/>
      </w:rPr>
      <w:drawing>
        <wp:inline distT="0" distB="0" distL="0" distR="0" wp14:anchorId="7A9A8F6D" wp14:editId="3E7DE49D">
          <wp:extent cx="3562350" cy="762000"/>
          <wp:effectExtent l="0" t="0" r="0" b="0"/>
          <wp:docPr id="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504D80" w14:textId="24BA2D8C" w:rsidR="00203AFA" w:rsidRPr="00203AFA" w:rsidRDefault="00203AFA" w:rsidP="00203AFA">
    <w:pPr>
      <w:pStyle w:val="Nagwek"/>
      <w:jc w:val="right"/>
      <w:rPr>
        <w:rFonts w:asciiTheme="minorHAnsi" w:hAnsiTheme="minorHAnsi" w:cstheme="minorHAnsi"/>
        <w:bCs/>
        <w:i/>
        <w:iCs/>
        <w:sz w:val="16"/>
        <w:szCs w:val="16"/>
      </w:rPr>
    </w:pPr>
    <w:r w:rsidRPr="00203AFA">
      <w:rPr>
        <w:rFonts w:asciiTheme="minorHAnsi" w:hAnsiTheme="minorHAnsi" w:cstheme="minorHAnsi"/>
        <w:bCs/>
        <w:i/>
        <w:iCs/>
        <w:sz w:val="16"/>
        <w:szCs w:val="16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884661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90865100">
    <w:abstractNumId w:val="3"/>
  </w:num>
  <w:num w:numId="2" w16cid:durableId="625701144">
    <w:abstractNumId w:val="1"/>
  </w:num>
  <w:num w:numId="3" w16cid:durableId="2011790537">
    <w:abstractNumId w:val="2"/>
  </w:num>
  <w:num w:numId="4" w16cid:durableId="160580749">
    <w:abstractNumId w:val="4"/>
  </w:num>
  <w:num w:numId="5" w16cid:durableId="545916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5CA"/>
    <w:rsid w:val="00017B94"/>
    <w:rsid w:val="00032D09"/>
    <w:rsid w:val="00067543"/>
    <w:rsid w:val="00077EBA"/>
    <w:rsid w:val="000B010F"/>
    <w:rsid w:val="000B2973"/>
    <w:rsid w:val="000E55C8"/>
    <w:rsid w:val="0010602D"/>
    <w:rsid w:val="001063D3"/>
    <w:rsid w:val="001129C0"/>
    <w:rsid w:val="00140C27"/>
    <w:rsid w:val="00192E7C"/>
    <w:rsid w:val="00193F60"/>
    <w:rsid w:val="001C7D84"/>
    <w:rsid w:val="001F1C13"/>
    <w:rsid w:val="00203AFA"/>
    <w:rsid w:val="00210587"/>
    <w:rsid w:val="00216425"/>
    <w:rsid w:val="002214DB"/>
    <w:rsid w:val="00253194"/>
    <w:rsid w:val="00267D1F"/>
    <w:rsid w:val="002A516E"/>
    <w:rsid w:val="002C23F2"/>
    <w:rsid w:val="002E612D"/>
    <w:rsid w:val="00367F75"/>
    <w:rsid w:val="00377FD9"/>
    <w:rsid w:val="003A37A9"/>
    <w:rsid w:val="003B139A"/>
    <w:rsid w:val="003B769C"/>
    <w:rsid w:val="003E0201"/>
    <w:rsid w:val="004565D7"/>
    <w:rsid w:val="00475B2D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845CA"/>
    <w:rsid w:val="005F6F5F"/>
    <w:rsid w:val="00611A6C"/>
    <w:rsid w:val="00640768"/>
    <w:rsid w:val="006522FA"/>
    <w:rsid w:val="006B63D6"/>
    <w:rsid w:val="006C641D"/>
    <w:rsid w:val="006D09E0"/>
    <w:rsid w:val="00700823"/>
    <w:rsid w:val="00712D7E"/>
    <w:rsid w:val="0076074F"/>
    <w:rsid w:val="007D475B"/>
    <w:rsid w:val="007E331F"/>
    <w:rsid w:val="007F3E87"/>
    <w:rsid w:val="00801C11"/>
    <w:rsid w:val="00814ACA"/>
    <w:rsid w:val="008964C0"/>
    <w:rsid w:val="008977D5"/>
    <w:rsid w:val="008A3551"/>
    <w:rsid w:val="008B5A65"/>
    <w:rsid w:val="008C5531"/>
    <w:rsid w:val="009312B4"/>
    <w:rsid w:val="00932E17"/>
    <w:rsid w:val="009569B2"/>
    <w:rsid w:val="00957F0A"/>
    <w:rsid w:val="0097776D"/>
    <w:rsid w:val="00983D1D"/>
    <w:rsid w:val="0099287A"/>
    <w:rsid w:val="009B316D"/>
    <w:rsid w:val="009D75A8"/>
    <w:rsid w:val="00A23973"/>
    <w:rsid w:val="00A30343"/>
    <w:rsid w:val="00A50E18"/>
    <w:rsid w:val="00A8509D"/>
    <w:rsid w:val="00AA39D6"/>
    <w:rsid w:val="00AC719C"/>
    <w:rsid w:val="00AD3AE9"/>
    <w:rsid w:val="00AE2ACB"/>
    <w:rsid w:val="00AF4AC3"/>
    <w:rsid w:val="00AF662E"/>
    <w:rsid w:val="00B42ED4"/>
    <w:rsid w:val="00B43BA9"/>
    <w:rsid w:val="00B47637"/>
    <w:rsid w:val="00B56BE6"/>
    <w:rsid w:val="00B71F93"/>
    <w:rsid w:val="00B75FF6"/>
    <w:rsid w:val="00B8225F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1774E"/>
    <w:rsid w:val="00C22F7D"/>
    <w:rsid w:val="00C749A9"/>
    <w:rsid w:val="00C754AE"/>
    <w:rsid w:val="00C85374"/>
    <w:rsid w:val="00CE107E"/>
    <w:rsid w:val="00CE1552"/>
    <w:rsid w:val="00CE3AE6"/>
    <w:rsid w:val="00CF3015"/>
    <w:rsid w:val="00CF64B5"/>
    <w:rsid w:val="00D307BF"/>
    <w:rsid w:val="00D43A56"/>
    <w:rsid w:val="00D528F4"/>
    <w:rsid w:val="00D554C7"/>
    <w:rsid w:val="00D5631A"/>
    <w:rsid w:val="00D613AB"/>
    <w:rsid w:val="00DC22C6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72A499"/>
  <w15:chartTrackingRefBased/>
  <w15:docId w15:val="{E0E33CA3-6E92-4468-9BD1-B01CA7C12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49</TotalTime>
  <Pages>5</Pages>
  <Words>1547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Zamowienia 2</cp:lastModifiedBy>
  <cp:revision>23</cp:revision>
  <dcterms:created xsi:type="dcterms:W3CDTF">2026-05-18T09:50:00Z</dcterms:created>
  <dcterms:modified xsi:type="dcterms:W3CDTF">2026-06-25T09:38:00Z</dcterms:modified>
</cp:coreProperties>
</file>